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7AF82" w14:textId="77777777" w:rsidR="0089453D" w:rsidRDefault="0089453D" w:rsidP="0089453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Robert WARD</w:t>
      </w:r>
      <w:r>
        <w:rPr>
          <w:rStyle w:val="s1"/>
        </w:rPr>
        <w:t xml:space="preserve">       (fl.1506)</w:t>
      </w:r>
    </w:p>
    <w:p w14:paraId="7515117F" w14:textId="77777777" w:rsidR="0089453D" w:rsidRDefault="0089453D" w:rsidP="0089453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Shelton, Norfolk.</w:t>
      </w:r>
    </w:p>
    <w:p w14:paraId="444D3E55" w14:textId="77777777" w:rsidR="0089453D" w:rsidRDefault="0089453D" w:rsidP="0089453D">
      <w:pPr>
        <w:pStyle w:val="NoSpacing"/>
        <w:tabs>
          <w:tab w:val="left" w:pos="720"/>
        </w:tabs>
        <w:rPr>
          <w:rStyle w:val="s1"/>
        </w:rPr>
      </w:pPr>
    </w:p>
    <w:p w14:paraId="625D0CD5" w14:textId="77777777" w:rsidR="0089453D" w:rsidRDefault="0089453D" w:rsidP="0089453D">
      <w:pPr>
        <w:pStyle w:val="NoSpacing"/>
        <w:tabs>
          <w:tab w:val="left" w:pos="720"/>
        </w:tabs>
        <w:rPr>
          <w:rStyle w:val="s1"/>
        </w:rPr>
      </w:pPr>
    </w:p>
    <w:p w14:paraId="26C22BEF" w14:textId="77777777" w:rsidR="0089453D" w:rsidRDefault="0089453D" w:rsidP="0089453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1506</w:t>
      </w:r>
      <w:r>
        <w:rPr>
          <w:rStyle w:val="s1"/>
        </w:rPr>
        <w:tab/>
        <w:t>He made his Will.</w:t>
      </w:r>
    </w:p>
    <w:p w14:paraId="021C4087" w14:textId="77777777" w:rsidR="0089453D" w:rsidRDefault="0089453D" w:rsidP="0089453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Ryxe 329)</w:t>
      </w:r>
    </w:p>
    <w:p w14:paraId="10E42036" w14:textId="77777777" w:rsidR="0089453D" w:rsidRDefault="0089453D" w:rsidP="0089453D">
      <w:pPr>
        <w:pStyle w:val="NoSpacing"/>
        <w:tabs>
          <w:tab w:val="left" w:pos="720"/>
        </w:tabs>
        <w:rPr>
          <w:rStyle w:val="s1"/>
        </w:rPr>
      </w:pPr>
    </w:p>
    <w:p w14:paraId="1AB46EB2" w14:textId="77777777" w:rsidR="0089453D" w:rsidRDefault="0089453D" w:rsidP="0089453D">
      <w:pPr>
        <w:pStyle w:val="NoSpacing"/>
        <w:tabs>
          <w:tab w:val="left" w:pos="720"/>
        </w:tabs>
        <w:rPr>
          <w:rStyle w:val="s1"/>
        </w:rPr>
      </w:pPr>
    </w:p>
    <w:p w14:paraId="17075A30" w14:textId="77777777" w:rsidR="0089453D" w:rsidRDefault="0089453D" w:rsidP="0089453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18 January 2020</w:t>
      </w:r>
    </w:p>
    <w:p w14:paraId="5F4C3732" w14:textId="77777777" w:rsidR="006B2F86" w:rsidRPr="00E71FC3" w:rsidRDefault="008945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8AB9A" w14:textId="77777777" w:rsidR="0089453D" w:rsidRDefault="0089453D" w:rsidP="00E71FC3">
      <w:pPr>
        <w:spacing w:after="0" w:line="240" w:lineRule="auto"/>
      </w:pPr>
      <w:r>
        <w:separator/>
      </w:r>
    </w:p>
  </w:endnote>
  <w:endnote w:type="continuationSeparator" w:id="0">
    <w:p w14:paraId="2F8967B5" w14:textId="77777777" w:rsidR="0089453D" w:rsidRDefault="008945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31D85" w14:textId="77777777" w:rsidR="00E71FC3" w:rsidRPr="00E71FC3" w:rsidRDefault="00577BD5">
    <w:pPr>
      <w:pStyle w:val="Footer"/>
    </w:pPr>
    <w:r>
      <w:t xml:space="preserve">Compliation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E6C68" w14:textId="77777777" w:rsidR="0089453D" w:rsidRDefault="0089453D" w:rsidP="00E71FC3">
      <w:pPr>
        <w:spacing w:after="0" w:line="240" w:lineRule="auto"/>
      </w:pPr>
      <w:r>
        <w:separator/>
      </w:r>
    </w:p>
  </w:footnote>
  <w:footnote w:type="continuationSeparator" w:id="0">
    <w:p w14:paraId="0F38AE99" w14:textId="77777777" w:rsidR="0089453D" w:rsidRDefault="008945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53D"/>
    <w:rsid w:val="001A7C09"/>
    <w:rsid w:val="00577BD5"/>
    <w:rsid w:val="006A1F77"/>
    <w:rsid w:val="00733BE7"/>
    <w:rsid w:val="0089453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9A01B"/>
  <w15:chartTrackingRefBased/>
  <w15:docId w15:val="{F09279D2-2289-4579-8381-8266FDC37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89453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89453D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2020-01-31T20:50:00Z</dcterms:created>
  <dcterms:modified xsi:type="dcterms:W3CDTF">2020-01-31T20:50:00Z</dcterms:modified>
</cp:coreProperties>
</file>